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3B91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CRANE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75BE2BF9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A9EADE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A4006B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Jun.1452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Earl Soham(q.v.) quitclaimed </w:t>
      </w:r>
    </w:p>
    <w:p w14:paraId="0EB0E470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three pieces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Tannington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Suffolk(q.v.).</w:t>
      </w:r>
    </w:p>
    <w:p w14:paraId="33384ED1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251">
          <w:rPr>
            <w:rStyle w:val="Hyperlink"/>
            <w:rFonts w:ascii="Times New Roman" w:hAnsi="Times New Roman" w:cs="Times New Roman"/>
            <w:sz w:val="24"/>
            <w:szCs w:val="24"/>
          </w:rPr>
          <w:t>www.suffolkarchives.co.uk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FC 93/L/1/3)</w:t>
      </w:r>
    </w:p>
    <w:p w14:paraId="12346F43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9D0DD3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7F8C6" w14:textId="77777777" w:rsidR="00E4182F" w:rsidRDefault="00E4182F" w:rsidP="00E418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41255A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EB3ED" w14:textId="77777777" w:rsidR="00E4182F" w:rsidRDefault="00E4182F" w:rsidP="009139A6">
      <w:r>
        <w:separator/>
      </w:r>
    </w:p>
  </w:endnote>
  <w:endnote w:type="continuationSeparator" w:id="0">
    <w:p w14:paraId="06F27E49" w14:textId="77777777" w:rsidR="00E4182F" w:rsidRDefault="00E418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16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154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E58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DAB1" w14:textId="77777777" w:rsidR="00E4182F" w:rsidRDefault="00E4182F" w:rsidP="009139A6">
      <w:r>
        <w:separator/>
      </w:r>
    </w:p>
  </w:footnote>
  <w:footnote w:type="continuationSeparator" w:id="0">
    <w:p w14:paraId="1D9E03A7" w14:textId="77777777" w:rsidR="00E4182F" w:rsidRDefault="00E418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042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C7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FFB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2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182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8989F"/>
  <w15:chartTrackingRefBased/>
  <w15:docId w15:val="{132BCA0A-C697-4E24-AD12-97A8E6F1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418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ffolkarchive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2022-03-24T20:01:00Z</dcterms:created>
  <dcterms:modified xsi:type="dcterms:W3CDTF">2022-03-24T20:01:00Z</dcterms:modified>
</cp:coreProperties>
</file>